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 xml:space="preserve">для </w:t>
      </w:r>
      <w:r w:rsidR="004429A3">
        <w:rPr>
          <w:b/>
          <w:bCs/>
          <w:sz w:val="26"/>
          <w:szCs w:val="26"/>
        </w:rPr>
        <w:t>размещения складов</w:t>
      </w:r>
      <w:r w:rsidRPr="005819CE">
        <w:rPr>
          <w:b/>
          <w:bCs/>
          <w:sz w:val="26"/>
          <w:szCs w:val="26"/>
        </w:rPr>
        <w:t xml:space="preserve">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72527E">
              <w:rPr>
                <w:sz w:val="24"/>
                <w:szCs w:val="24"/>
              </w:rPr>
              <w:t>2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80258A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80258A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80258A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80258A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80258A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80258A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4429A3" w:rsidRPr="00DD1F41" w:rsidRDefault="004429A3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6.4. Обременение (ограничение) </w:t>
      </w:r>
      <w:r w:rsidRPr="009F0D38">
        <w:t xml:space="preserve">Администрация ЗГО Управление по экологии и природопользования имеются ограничения  ТУ № </w:t>
      </w:r>
      <w:r>
        <w:t>255 от 29.07</w:t>
      </w:r>
      <w:r w:rsidRPr="009F0D38">
        <w:t xml:space="preserve">.2022 г. (Приложение № </w:t>
      </w:r>
      <w:r>
        <w:t>1</w:t>
      </w:r>
      <w:r w:rsidRPr="009F0D38">
        <w:t xml:space="preserve"> к аукционной документации).</w:t>
      </w:r>
    </w:p>
    <w:p w:rsidR="00BA3A18" w:rsidRPr="00276B04" w:rsidRDefault="00BA3A18" w:rsidP="0020640A">
      <w:pPr>
        <w:suppressAutoHyphens/>
        <w:overflowPunct w:val="0"/>
        <w:jc w:val="both"/>
        <w:rPr>
          <w:sz w:val="22"/>
          <w:szCs w:val="22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80258A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80258A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80258A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80258A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80258A" w:rsidRPr="005819CE">
        <w:rPr>
          <w:sz w:val="22"/>
          <w:szCs w:val="22"/>
        </w:rPr>
        <w:fldChar w:fldCharType="end"/>
      </w:r>
    </w:p>
    <w:p w:rsidR="00DE28DB" w:rsidRPr="005819CE" w:rsidRDefault="0080258A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80258A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C5599"/>
    <w:rsid w:val="000D5370"/>
    <w:rsid w:val="000F4450"/>
    <w:rsid w:val="001120AC"/>
    <w:rsid w:val="0012197A"/>
    <w:rsid w:val="001261F3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0640A"/>
    <w:rsid w:val="002076A8"/>
    <w:rsid w:val="00236BF6"/>
    <w:rsid w:val="00242080"/>
    <w:rsid w:val="00247E35"/>
    <w:rsid w:val="00264A51"/>
    <w:rsid w:val="00276B04"/>
    <w:rsid w:val="00284903"/>
    <w:rsid w:val="00292A94"/>
    <w:rsid w:val="0029550F"/>
    <w:rsid w:val="002A5EC9"/>
    <w:rsid w:val="002A70C4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29A3"/>
    <w:rsid w:val="00443EBE"/>
    <w:rsid w:val="00445F42"/>
    <w:rsid w:val="00454225"/>
    <w:rsid w:val="0045600C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86052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73C18"/>
    <w:rsid w:val="00682680"/>
    <w:rsid w:val="00687671"/>
    <w:rsid w:val="006D4F53"/>
    <w:rsid w:val="006D54CE"/>
    <w:rsid w:val="006E5BAA"/>
    <w:rsid w:val="00721CD5"/>
    <w:rsid w:val="0072527E"/>
    <w:rsid w:val="0074483B"/>
    <w:rsid w:val="007453E3"/>
    <w:rsid w:val="00747682"/>
    <w:rsid w:val="00752A2B"/>
    <w:rsid w:val="00761D0C"/>
    <w:rsid w:val="00770AAE"/>
    <w:rsid w:val="007724F8"/>
    <w:rsid w:val="00793293"/>
    <w:rsid w:val="007A7337"/>
    <w:rsid w:val="007D7EF6"/>
    <w:rsid w:val="007E0D36"/>
    <w:rsid w:val="0080258A"/>
    <w:rsid w:val="0080478A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336D3"/>
    <w:rsid w:val="009400F4"/>
    <w:rsid w:val="009465B3"/>
    <w:rsid w:val="009554DC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9E10E9"/>
    <w:rsid w:val="00A106C0"/>
    <w:rsid w:val="00A5136D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81F8D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87602"/>
    <w:rsid w:val="00C939BD"/>
    <w:rsid w:val="00CA598B"/>
    <w:rsid w:val="00CC7D8C"/>
    <w:rsid w:val="00CE0AFF"/>
    <w:rsid w:val="00CF0649"/>
    <w:rsid w:val="00CF4B69"/>
    <w:rsid w:val="00D03AD3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ED40F2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19A7D-45D6-4FFD-BD89-063F9452F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1</TotalTime>
  <Pages>6</Pages>
  <Words>1822</Words>
  <Characters>14331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2</cp:revision>
  <cp:lastPrinted>1900-12-31T19:00:00Z</cp:lastPrinted>
  <dcterms:created xsi:type="dcterms:W3CDTF">2022-08-10T09:34:00Z</dcterms:created>
  <dcterms:modified xsi:type="dcterms:W3CDTF">2022-08-10T09:34:00Z</dcterms:modified>
</cp:coreProperties>
</file>